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58576D" w14:paraId="0CCC4AA9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3A5265C" w14:textId="77777777" w:rsid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 of TX Hwy Dept.</w:t>
            </w:r>
          </w:p>
          <w:p w14:paraId="1BB148F1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Attn:  Max Ferris</w:t>
            </w:r>
          </w:p>
          <w:p w14:paraId="6A7F620E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F0F66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&amp; Brazos</w:t>
            </w:r>
          </w:p>
          <w:p w14:paraId="41D27884" w14:textId="77402047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Austin, TX  78701</w:t>
            </w:r>
          </w:p>
        </w:tc>
        <w:tc>
          <w:tcPr>
            <w:tcW w:w="180" w:type="dxa"/>
            <w:vAlign w:val="center"/>
          </w:tcPr>
          <w:p w14:paraId="426637D8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446B27F8" w14:textId="77777777" w:rsid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Jason W Lewis &amp; Mark J Hicks</w:t>
            </w:r>
          </w:p>
          <w:p w14:paraId="7E31B6A9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 Interchange St.</w:t>
            </w:r>
          </w:p>
          <w:p w14:paraId="6107BE5E" w14:textId="180E3A4E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McKinney, TX  75071</w:t>
            </w:r>
          </w:p>
        </w:tc>
        <w:tc>
          <w:tcPr>
            <w:tcW w:w="180" w:type="dxa"/>
            <w:vAlign w:val="center"/>
          </w:tcPr>
          <w:p w14:paraId="011F190F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B8A2F4B" w14:textId="77777777" w:rsidR="0058576D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Jewell Weaver Est.</w:t>
            </w:r>
          </w:p>
          <w:p w14:paraId="1AD4AA8C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 N 6</w:t>
            </w:r>
            <w:r w:rsidRPr="00CF0F66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St.</w:t>
            </w:r>
          </w:p>
          <w:p w14:paraId="1576E217" w14:textId="78E6C606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Wortham, TX  76693</w:t>
            </w:r>
          </w:p>
        </w:tc>
      </w:tr>
      <w:tr w:rsidR="0058576D" w14:paraId="277E4394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F08CF1D" w14:textId="77777777" w:rsid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</w:t>
            </w:r>
            <w:proofErr w:type="spellStart"/>
            <w:r>
              <w:rPr>
                <w:sz w:val="24"/>
                <w:szCs w:val="24"/>
              </w:rPr>
              <w:t>Chingon</w:t>
            </w:r>
            <w:proofErr w:type="spellEnd"/>
            <w:r>
              <w:rPr>
                <w:sz w:val="24"/>
                <w:szCs w:val="24"/>
              </w:rPr>
              <w:t xml:space="preserve"> Ranch LLC</w:t>
            </w:r>
          </w:p>
          <w:p w14:paraId="44E5D90D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 Post Oak Rd.</w:t>
            </w:r>
          </w:p>
          <w:p w14:paraId="5BACAF69" w14:textId="74C564A5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Argyle, TX  76226</w:t>
            </w:r>
          </w:p>
        </w:tc>
        <w:tc>
          <w:tcPr>
            <w:tcW w:w="180" w:type="dxa"/>
            <w:vAlign w:val="center"/>
          </w:tcPr>
          <w:p w14:paraId="0AD23D25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5BB833C" w14:textId="77777777" w:rsidR="00407286" w:rsidRDefault="00CF0F66" w:rsidP="0058576D">
            <w:pPr>
              <w:ind w:left="95" w:right="9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Jianping</w:t>
            </w:r>
            <w:proofErr w:type="spellEnd"/>
            <w:r>
              <w:rPr>
                <w:sz w:val="24"/>
                <w:szCs w:val="24"/>
              </w:rPr>
              <w:t xml:space="preserve"> Chen</w:t>
            </w:r>
          </w:p>
          <w:p w14:paraId="226DB8EC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c/o Shi Chen</w:t>
            </w:r>
          </w:p>
          <w:p w14:paraId="5D38EAB1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133185 Int. Hwy 45 W</w:t>
            </w:r>
          </w:p>
          <w:p w14:paraId="22C14423" w14:textId="1163F89A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6B5FB267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EB89821" w14:textId="77777777" w:rsidR="00310139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Carlos &amp; Kathleen Gonzales</w:t>
            </w:r>
          </w:p>
          <w:p w14:paraId="37E4A158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13299 SW CR 2340</w:t>
            </w:r>
          </w:p>
          <w:p w14:paraId="05ABB653" w14:textId="3892076E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</w:tr>
      <w:tr w:rsidR="0058576D" w14:paraId="7A3C9EF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5857DE3" w14:textId="77777777" w:rsidR="009767D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&amp; Dolores Baldwin</w:t>
            </w:r>
          </w:p>
          <w:p w14:paraId="11143277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 W. Main St.</w:t>
            </w:r>
          </w:p>
          <w:p w14:paraId="7C41BE9F" w14:textId="0799C5EF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013AC4FD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2FB3D39" w14:textId="77777777" w:rsidR="0058576D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Tarrant Co. Water District</w:t>
            </w:r>
          </w:p>
          <w:p w14:paraId="48A9C498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4508</w:t>
            </w:r>
          </w:p>
          <w:p w14:paraId="54A81582" w14:textId="56659FF1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Ft. Worth, TX  76106</w:t>
            </w:r>
          </w:p>
        </w:tc>
        <w:tc>
          <w:tcPr>
            <w:tcW w:w="180" w:type="dxa"/>
            <w:vAlign w:val="center"/>
          </w:tcPr>
          <w:p w14:paraId="4F4E080C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C2383F8" w14:textId="562A7853" w:rsidR="009767D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 Moore &amp; Sally J Edgar Hicks Living Trust</w:t>
            </w:r>
          </w:p>
          <w:p w14:paraId="6D4E8C53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 Highlands Cir.</w:t>
            </w:r>
          </w:p>
          <w:p w14:paraId="67F3421F" w14:textId="0A5F0402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75110</w:t>
            </w:r>
          </w:p>
        </w:tc>
      </w:tr>
      <w:tr w:rsidR="0058576D" w14:paraId="4194127D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A162FBE" w14:textId="77777777" w:rsidR="009767D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Marlowe Crawford</w:t>
            </w:r>
          </w:p>
          <w:p w14:paraId="6E1A64C7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4418 </w:t>
            </w:r>
            <w:proofErr w:type="spellStart"/>
            <w:r>
              <w:rPr>
                <w:sz w:val="24"/>
                <w:szCs w:val="24"/>
              </w:rPr>
              <w:t>Kolloch</w:t>
            </w:r>
            <w:proofErr w:type="spellEnd"/>
            <w:r>
              <w:rPr>
                <w:sz w:val="24"/>
                <w:szCs w:val="24"/>
              </w:rPr>
              <w:t xml:space="preserve"> Dr.</w:t>
            </w:r>
          </w:p>
          <w:p w14:paraId="326BEE55" w14:textId="00E99D2C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75216</w:t>
            </w:r>
          </w:p>
        </w:tc>
        <w:tc>
          <w:tcPr>
            <w:tcW w:w="180" w:type="dxa"/>
            <w:vAlign w:val="center"/>
          </w:tcPr>
          <w:p w14:paraId="71A2F497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F20ABED" w14:textId="77777777" w:rsidR="009767D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Howard Weempe</w:t>
            </w:r>
          </w:p>
          <w:p w14:paraId="20AB9B46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W. Main St.</w:t>
            </w:r>
          </w:p>
          <w:p w14:paraId="1B15B37A" w14:textId="32A85269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2A93147B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2F91C88" w14:textId="77777777" w:rsidR="0058576D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Donald Newman</w:t>
            </w:r>
          </w:p>
          <w:p w14:paraId="3BA4BF49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2216 Canyon Creek Dr.</w:t>
            </w:r>
          </w:p>
          <w:p w14:paraId="2E7109DC" w14:textId="5D2B558F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Richardson, TX  75080</w:t>
            </w:r>
          </w:p>
        </w:tc>
      </w:tr>
      <w:tr w:rsidR="0058576D" w14:paraId="7A302902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A5DB8B1" w14:textId="77777777" w:rsidR="009767D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Byron Zuniga</w:t>
            </w:r>
          </w:p>
          <w:p w14:paraId="4654BE2A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 Grapevine Ln.</w:t>
            </w:r>
          </w:p>
          <w:p w14:paraId="30F15604" w14:textId="0C8EFC17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Carrollton, TX  75007</w:t>
            </w:r>
          </w:p>
        </w:tc>
        <w:tc>
          <w:tcPr>
            <w:tcW w:w="180" w:type="dxa"/>
            <w:vAlign w:val="center"/>
          </w:tcPr>
          <w:p w14:paraId="357DA83A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7555DB8" w14:textId="77777777" w:rsidR="006D30DF" w:rsidRDefault="00CF0F66" w:rsidP="00984D07">
            <w:pPr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Augustin &amp; Miguel Cardozo</w:t>
            </w:r>
          </w:p>
          <w:p w14:paraId="64735F5E" w14:textId="77777777" w:rsidR="00CF0F66" w:rsidRDefault="00CF0F66" w:rsidP="00984D07">
            <w:pPr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 Crump Circle</w:t>
            </w:r>
          </w:p>
          <w:p w14:paraId="04908BC3" w14:textId="368EBE21" w:rsidR="00CF0F66" w:rsidRPr="008D7183" w:rsidRDefault="00CF0F66" w:rsidP="00984D07">
            <w:pPr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 Oak, TX  75154</w:t>
            </w:r>
          </w:p>
        </w:tc>
        <w:tc>
          <w:tcPr>
            <w:tcW w:w="180" w:type="dxa"/>
            <w:vAlign w:val="center"/>
          </w:tcPr>
          <w:p w14:paraId="384E75E2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166AF26" w14:textId="77777777" w:rsidR="00984D0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Jamie &amp; Refugio Sanchez</w:t>
            </w:r>
          </w:p>
          <w:p w14:paraId="0020A93D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E. Mona Ave.</w:t>
            </w:r>
          </w:p>
          <w:p w14:paraId="7725A4CC" w14:textId="357FEC4C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Duncanville, TX  75137</w:t>
            </w:r>
          </w:p>
        </w:tc>
      </w:tr>
      <w:tr w:rsidR="0058576D" w14:paraId="6AFC6D4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88D4F5E" w14:textId="77777777" w:rsidR="00984D07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Eugenia Meza</w:t>
            </w:r>
          </w:p>
          <w:p w14:paraId="2BDF23BE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10007 China Tree Dr.</w:t>
            </w:r>
          </w:p>
          <w:p w14:paraId="6AC67D03" w14:textId="44F90C28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75249</w:t>
            </w:r>
          </w:p>
        </w:tc>
        <w:tc>
          <w:tcPr>
            <w:tcW w:w="180" w:type="dxa"/>
            <w:vAlign w:val="center"/>
          </w:tcPr>
          <w:p w14:paraId="5BB6B9AD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42C51F4" w14:textId="77777777" w:rsidR="006D30DF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Maribel Hernandez &amp; Moises Cardozo</w:t>
            </w:r>
          </w:p>
          <w:p w14:paraId="225EDA57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 W Brownlee Ave.</w:t>
            </w:r>
          </w:p>
          <w:p w14:paraId="337B1308" w14:textId="6289537B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75224</w:t>
            </w:r>
          </w:p>
        </w:tc>
        <w:tc>
          <w:tcPr>
            <w:tcW w:w="180" w:type="dxa"/>
            <w:vAlign w:val="center"/>
          </w:tcPr>
          <w:p w14:paraId="1395F71F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A49D555" w14:textId="77777777" w:rsidR="006D30DF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Wells Interest, Inc.</w:t>
            </w:r>
          </w:p>
          <w:p w14:paraId="3348FF90" w14:textId="77777777" w:rsidR="00CF0F66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 Medicine Hat</w:t>
            </w:r>
          </w:p>
          <w:p w14:paraId="5F877766" w14:textId="74DEF51A" w:rsidR="00CF0F66" w:rsidRPr="008D7183" w:rsidRDefault="00CF0F66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Leander, TX  78641</w:t>
            </w:r>
          </w:p>
        </w:tc>
      </w:tr>
      <w:tr w:rsidR="0058576D" w14:paraId="62A9D251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199EAB3" w14:textId="77777777" w:rsidR="006D30DF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E Brown, Jr.</w:t>
            </w:r>
          </w:p>
          <w:p w14:paraId="49316CDF" w14:textId="77777777" w:rsidR="00CF0F66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N I-45</w:t>
            </w:r>
          </w:p>
          <w:p w14:paraId="20123BCC" w14:textId="3520DD5B" w:rsidR="00CF0F66" w:rsidRPr="008D7183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768CB4BB" w14:textId="4B2DACD9" w:rsidR="0058576D" w:rsidRPr="008D7183" w:rsidRDefault="0058576D" w:rsidP="00CF0F66">
            <w:pPr>
              <w:ind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A6F6F7F" w14:textId="77777777" w:rsidR="006D30DF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DJR Investments, LLC</w:t>
            </w:r>
          </w:p>
          <w:p w14:paraId="5E475FE0" w14:textId="77777777" w:rsidR="00CF0F66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4205 Crown Knoll</w:t>
            </w:r>
          </w:p>
          <w:p w14:paraId="56FDD1C2" w14:textId="69FB0048" w:rsidR="00CF0F66" w:rsidRPr="008D7183" w:rsidRDefault="00CF0F66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Flower Mound, TX  75028</w:t>
            </w:r>
          </w:p>
        </w:tc>
        <w:tc>
          <w:tcPr>
            <w:tcW w:w="180" w:type="dxa"/>
            <w:vAlign w:val="center"/>
          </w:tcPr>
          <w:p w14:paraId="6264EB13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BB79D7D" w14:textId="77777777" w:rsidR="006D30DF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White</w:t>
            </w:r>
          </w:p>
          <w:p w14:paraId="186D3E9D" w14:textId="77777777" w:rsidR="00D8149D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Forest Meadow Dr.</w:t>
            </w:r>
          </w:p>
          <w:p w14:paraId="472B495A" w14:textId="73468AD5" w:rsidR="00D8149D" w:rsidRPr="008D7183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Princeton, TX  75407</w:t>
            </w:r>
          </w:p>
        </w:tc>
      </w:tr>
      <w:tr w:rsidR="0058576D" w14:paraId="057E7B0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9E5CE68" w14:textId="77777777" w:rsidR="006D30DF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A.H. </w:t>
            </w:r>
            <w:proofErr w:type="spellStart"/>
            <w:r>
              <w:rPr>
                <w:sz w:val="24"/>
                <w:szCs w:val="24"/>
              </w:rPr>
              <w:t>Vitters</w:t>
            </w:r>
            <w:proofErr w:type="spellEnd"/>
          </w:p>
          <w:p w14:paraId="6563A255" w14:textId="77777777" w:rsidR="00D8149D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149</w:t>
            </w:r>
          </w:p>
          <w:p w14:paraId="28D0A959" w14:textId="769BC3D7" w:rsidR="00D8149D" w:rsidRPr="008D7183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67FD75A0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57584C1" w14:textId="77777777" w:rsidR="006D30DF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J Street</w:t>
            </w:r>
          </w:p>
          <w:p w14:paraId="49849A70" w14:textId="77777777" w:rsidR="00D8149D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 Box 102 </w:t>
            </w:r>
          </w:p>
          <w:p w14:paraId="5E207C45" w14:textId="0A2BB327" w:rsidR="00D8149D" w:rsidRPr="008D7183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1F4C5E71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09F12EF" w14:textId="77777777" w:rsidR="006134C9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Shirley Ann Weaver</w:t>
            </w:r>
          </w:p>
          <w:p w14:paraId="5EC54F7B" w14:textId="77777777" w:rsidR="00D8149D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 N. 6</w:t>
            </w:r>
            <w:r w:rsidRPr="00D8149D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St.</w:t>
            </w:r>
          </w:p>
          <w:p w14:paraId="1FAE8705" w14:textId="73E412BD" w:rsidR="00D8149D" w:rsidRPr="008D7183" w:rsidRDefault="00D8149D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Wortham, TX  76693</w:t>
            </w:r>
          </w:p>
        </w:tc>
      </w:tr>
      <w:tr w:rsidR="0058576D" w14:paraId="37C21A4E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6E1DF5E" w14:textId="77777777" w:rsidR="00D8149D" w:rsidRDefault="008F1F9B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Angus WSC</w:t>
            </w:r>
          </w:p>
          <w:p w14:paraId="17AA7081" w14:textId="77777777" w:rsidR="008F1F9B" w:rsidRDefault="008F1F9B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 FM 739</w:t>
            </w:r>
          </w:p>
          <w:p w14:paraId="489C748E" w14:textId="17986E23" w:rsidR="008F1F9B" w:rsidRPr="008D7183" w:rsidRDefault="008F1F9B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Corsicana, TX  75109</w:t>
            </w:r>
          </w:p>
        </w:tc>
        <w:tc>
          <w:tcPr>
            <w:tcW w:w="180" w:type="dxa"/>
            <w:vAlign w:val="center"/>
          </w:tcPr>
          <w:p w14:paraId="353046C6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DF173CD" w14:textId="77777777" w:rsidR="00161FEA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City of Angus</w:t>
            </w:r>
          </w:p>
          <w:p w14:paraId="0CD6D053" w14:textId="77777777" w:rsidR="008F1F9B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6008 S I-45 West</w:t>
            </w:r>
          </w:p>
          <w:p w14:paraId="024EFB3C" w14:textId="31AA1EAD" w:rsidR="008F1F9B" w:rsidRPr="008D7183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Corsicana, TX  75109</w:t>
            </w:r>
          </w:p>
        </w:tc>
        <w:tc>
          <w:tcPr>
            <w:tcW w:w="180" w:type="dxa"/>
            <w:vAlign w:val="center"/>
          </w:tcPr>
          <w:p w14:paraId="2B08E2AC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C5D0719" w14:textId="77777777" w:rsidR="00161FEA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Corbet WSC</w:t>
            </w:r>
          </w:p>
          <w:p w14:paraId="00E2A8F9" w14:textId="77777777" w:rsidR="008F1F9B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1724 FM 2452</w:t>
            </w:r>
          </w:p>
          <w:p w14:paraId="70278910" w14:textId="3CDE8DDF" w:rsidR="008F1F9B" w:rsidRPr="008D7183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Corsicana, TX  75110</w:t>
            </w:r>
          </w:p>
        </w:tc>
      </w:tr>
      <w:tr w:rsidR="0058576D" w14:paraId="7805E617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F5A3072" w14:textId="77777777" w:rsidR="00161FEA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 E N WSC</w:t>
            </w:r>
          </w:p>
          <w:p w14:paraId="5A121D17" w14:textId="77777777" w:rsidR="008F1F9B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3019</w:t>
            </w:r>
          </w:p>
          <w:p w14:paraId="43586F92" w14:textId="44340133" w:rsidR="008F1F9B" w:rsidRPr="008D7183" w:rsidRDefault="008F1F9B" w:rsidP="008F1F9B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Corsicana, 75110</w:t>
            </w:r>
          </w:p>
        </w:tc>
        <w:tc>
          <w:tcPr>
            <w:tcW w:w="180" w:type="dxa"/>
            <w:vAlign w:val="center"/>
          </w:tcPr>
          <w:p w14:paraId="32BD1932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A91A4CE" w14:textId="77777777" w:rsidR="0003505D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Pleasant Grove WSC</w:t>
            </w:r>
          </w:p>
          <w:p w14:paraId="3E83E105" w14:textId="77777777" w:rsidR="00AB321D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 Box 695 </w:t>
            </w:r>
          </w:p>
          <w:p w14:paraId="70D28153" w14:textId="16D6839D" w:rsidR="008F1F9B" w:rsidRPr="008D7183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Fairfield, TX  75840</w:t>
            </w:r>
          </w:p>
        </w:tc>
        <w:tc>
          <w:tcPr>
            <w:tcW w:w="180" w:type="dxa"/>
            <w:vAlign w:val="center"/>
          </w:tcPr>
          <w:p w14:paraId="56B84A48" w14:textId="77777777" w:rsidR="0058576D" w:rsidRPr="008D7183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5BED7F5" w14:textId="77777777" w:rsidR="0003505D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Trinity River Authority of Texas</w:t>
            </w:r>
          </w:p>
          <w:p w14:paraId="08D38250" w14:textId="77777777" w:rsidR="008F1F9B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240</w:t>
            </w:r>
          </w:p>
          <w:p w14:paraId="7F12319A" w14:textId="1962048B" w:rsidR="008F1F9B" w:rsidRPr="008D7183" w:rsidRDefault="008F1F9B" w:rsidP="00D8149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Arlington, TX  76004</w:t>
            </w:r>
          </w:p>
        </w:tc>
      </w:tr>
    </w:tbl>
    <w:p w14:paraId="1558F805" w14:textId="77777777" w:rsidR="0058576D" w:rsidRPr="0058576D" w:rsidRDefault="0058576D">
      <w:pPr>
        <w:rPr>
          <w:vanish/>
        </w:rPr>
      </w:pPr>
    </w:p>
    <w:sectPr w:rsidR="0058576D" w:rsidRPr="0058576D" w:rsidSect="0058576D">
      <w:type w:val="continuous"/>
      <w:pgSz w:w="12240" w:h="15840"/>
      <w:pgMar w:top="720" w:right="272" w:bottom="0" w:left="2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76D"/>
    <w:rsid w:val="0003505D"/>
    <w:rsid w:val="00051623"/>
    <w:rsid w:val="00161FEA"/>
    <w:rsid w:val="00265EDD"/>
    <w:rsid w:val="00310139"/>
    <w:rsid w:val="00407286"/>
    <w:rsid w:val="0058576D"/>
    <w:rsid w:val="005D2442"/>
    <w:rsid w:val="006134C9"/>
    <w:rsid w:val="006D30DF"/>
    <w:rsid w:val="007575C7"/>
    <w:rsid w:val="008C2EEF"/>
    <w:rsid w:val="008D7183"/>
    <w:rsid w:val="008F1F9B"/>
    <w:rsid w:val="00960061"/>
    <w:rsid w:val="009767D7"/>
    <w:rsid w:val="00984D07"/>
    <w:rsid w:val="00AB321D"/>
    <w:rsid w:val="00BE06A4"/>
    <w:rsid w:val="00CF0F66"/>
    <w:rsid w:val="00D8149D"/>
    <w:rsid w:val="00DA5A6C"/>
    <w:rsid w:val="00DF004C"/>
    <w:rsid w:val="00F3431E"/>
    <w:rsid w:val="00FE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8487C"/>
  <w15:chartTrackingRefBased/>
  <w15:docId w15:val="{77674B3C-8C8D-4123-8826-061A82E9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2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LABEL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LABEL</Template>
  <TotalTime>3</TotalTime>
  <Pages>1</Pages>
  <Words>306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Tommy Holloway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Tommy Holloway</dc:title>
  <dc:subject/>
  <dc:creator>Microsoft Corp.</dc:creator>
  <cp:keywords/>
  <dc:description/>
  <cp:lastModifiedBy>Sharon Settlemyer</cp:lastModifiedBy>
  <cp:revision>4</cp:revision>
  <cp:lastPrinted>2020-07-29T14:02:00Z</cp:lastPrinted>
  <dcterms:created xsi:type="dcterms:W3CDTF">2020-07-29T13:59:00Z</dcterms:created>
  <dcterms:modified xsi:type="dcterms:W3CDTF">2020-07-29T19:41:00Z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2000091800</vt:i4>
  </property>
  <property fmtid="{D5CDD505-2E9C-101B-9397-08002B2CF9AE}" pid="4" name="LCID">
    <vt:i4>1033</vt:i4>
  </property>
</Properties>
</file>